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5E205B1E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F75367">
        <w:rPr>
          <w:rFonts w:cs="Arial"/>
          <w:b/>
          <w:color w:val="000000"/>
          <w:sz w:val="24"/>
          <w:lang w:eastAsia="zh-CN"/>
        </w:rPr>
        <w:t>4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</w:t>
      </w:r>
      <w:r w:rsidR="00F75367">
        <w:rPr>
          <w:rFonts w:cs="Arial"/>
          <w:b/>
          <w:color w:val="000000"/>
          <w:sz w:val="24"/>
          <w:lang w:eastAsia="zh-CN"/>
        </w:rPr>
        <w:t>6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37186919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F75367">
        <w:rPr>
          <w:b/>
          <w:noProof/>
          <w:sz w:val="24"/>
        </w:rPr>
        <w:t>16-25 November</w:t>
      </w:r>
      <w:r>
        <w:rPr>
          <w:b/>
          <w:noProof/>
          <w:sz w:val="24"/>
        </w:rPr>
        <w:t xml:space="preserve">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32"/>
        <w:gridCol w:w="2391"/>
        <w:gridCol w:w="1475"/>
        <w:gridCol w:w="1226"/>
        <w:gridCol w:w="1034"/>
        <w:gridCol w:w="987"/>
        <w:gridCol w:w="748"/>
        <w:gridCol w:w="898"/>
      </w:tblGrid>
      <w:tr w:rsidR="00021DDC" w:rsidRPr="00401776" w14:paraId="2007629A" w14:textId="77777777" w:rsidTr="00021DDC">
        <w:trPr>
          <w:tblHeader/>
          <w:tblCellSpacing w:w="0" w:type="dxa"/>
          <w:jc w:val="center"/>
        </w:trPr>
        <w:tc>
          <w:tcPr>
            <w:tcW w:w="7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3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2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021DDC" w:rsidRPr="00401776" w14:paraId="4C1A793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7AC8AD0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13FD09DD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3EB07ECB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4CBD5A3B" w:rsidR="008760C9" w:rsidRPr="00557F1F" w:rsidRDefault="00557F1F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57F1F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252CED0A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067A842A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4C76D948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363FE667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028B54C6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68C256DD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41014605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760C9" w:rsidRPr="003368ED" w:rsidRDefault="008760C9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760C9" w:rsidRPr="003368ED" w:rsidRDefault="008760C9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11B5B" w:rsidRPr="00401776" w14:paraId="6DFA2B5A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0A3A5477" w:rsidR="00C11B5B" w:rsidRPr="003B38AB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6.4.4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12CBB" w14:textId="0E9614E2" w:rsidR="00C11B5B" w:rsidRPr="003B38AB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S5-206326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5752E183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Rel-17 CR TS 28.535 Coordination between control loops </w:t>
            </w:r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(input to draftCR </w:t>
            </w:r>
            <w:proofErr w:type="spellStart"/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eCOSLA</w:t>
            </w:r>
            <w:proofErr w:type="spellEnd"/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 TS 28.535</w:t>
            </w:r>
            <w:r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 in </w:t>
            </w:r>
            <w:r w:rsidRPr="0010584E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S5-206345</w:t>
            </w:r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76F18F0D" w:rsidR="00C11B5B" w:rsidRPr="003B38AB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4BB7D2D5" w:rsidR="00C11B5B" w:rsidRPr="00505146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Other (</w:t>
            </w:r>
            <w:r w:rsidRPr="00505146">
              <w:rPr>
                <w:rFonts w:ascii="Arial" w:hAnsi="Arial" w:cs="Arial"/>
                <w:sz w:val="18"/>
                <w:szCs w:val="18"/>
                <w:lang w:val="en-US" w:eastAsia="zh-CN"/>
              </w:rPr>
              <w:t>input to draftCR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74F5D74B" w:rsidR="00C11B5B" w:rsidRPr="00D56328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07F6FEBE" w:rsidR="00C11B5B" w:rsidRPr="00C11B5B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11B5B">
              <w:rPr>
                <w:rFonts w:ascii="Arial" w:hAnsi="Arial" w:cs="Arial"/>
                <w:sz w:val="18"/>
                <w:szCs w:val="18"/>
                <w:lang w:val="en-US" w:eastAsia="zh-CN"/>
              </w:rPr>
              <w:t>27 Nov.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6EF3E7D5" w:rsidR="00C11B5B" w:rsidRPr="003B38AB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70157D11" w:rsidR="00C11B5B" w:rsidRPr="003B38AB" w:rsidRDefault="00CA5750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</w:t>
            </w:r>
            <w:r w:rsidR="00C11B5B">
              <w:rPr>
                <w:rFonts w:ascii="Arial" w:hAnsi="Arial" w:cs="Arial"/>
                <w:sz w:val="18"/>
                <w:szCs w:val="18"/>
                <w:lang w:val="en-US" w:eastAsia="zh-CN"/>
              </w:rPr>
              <w:t>2 Approved</w:t>
            </w:r>
          </w:p>
        </w:tc>
      </w:tr>
      <w:tr w:rsidR="00C11B5B" w:rsidRPr="00401776" w14:paraId="4C9400D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36A8F2C9" w:rsidR="00C11B5B" w:rsidRPr="00EA1849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6.4.4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66AE75BF" w:rsidR="00C11B5B" w:rsidRPr="00EA1849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S5-206366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51E79F41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Rel17 CR 28.535 Add use case and req for CL execution supervision </w:t>
            </w:r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(input to draftCR </w:t>
            </w:r>
            <w:proofErr w:type="spellStart"/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eCOSLA</w:t>
            </w:r>
            <w:proofErr w:type="spellEnd"/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 TS 28.535</w:t>
            </w:r>
            <w:r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 in </w:t>
            </w:r>
            <w:r w:rsidRPr="0010584E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S5-206345</w:t>
            </w:r>
            <w:r w:rsidRPr="009873B8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6E73108C" w:rsidR="00C11B5B" w:rsidRPr="00EA1849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Lenovo Mobile Com. Technology, 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6589CD0F" w:rsidR="00C11B5B" w:rsidRPr="00505146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Other (</w:t>
            </w:r>
            <w:r w:rsidRPr="00505146">
              <w:rPr>
                <w:rFonts w:ascii="Arial" w:hAnsi="Arial" w:cs="Arial"/>
                <w:sz w:val="18"/>
                <w:szCs w:val="18"/>
                <w:lang w:val="en-US" w:eastAsia="zh-CN"/>
              </w:rPr>
              <w:t>input to draftCR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7B14BBF6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7155E431" w:rsidR="00C11B5B" w:rsidRPr="00C11B5B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11B5B">
              <w:rPr>
                <w:rFonts w:ascii="Arial" w:hAnsi="Arial" w:cs="Arial"/>
                <w:sz w:val="18"/>
                <w:szCs w:val="18"/>
                <w:lang w:val="en-US" w:eastAsia="zh-CN"/>
              </w:rPr>
              <w:t>27 Nov.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ED6273F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0EC20C3B" w:rsidR="00C11B5B" w:rsidRPr="00EA1849" w:rsidRDefault="00CA5750" w:rsidP="00C11B5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</w:t>
            </w:r>
            <w:r w:rsidR="00C11B5B">
              <w:rPr>
                <w:rFonts w:ascii="Arial" w:hAnsi="Arial" w:cs="Arial"/>
                <w:sz w:val="18"/>
                <w:szCs w:val="18"/>
                <w:lang w:val="en-US" w:eastAsia="zh-CN"/>
              </w:rPr>
              <w:t>2 Approved</w:t>
            </w:r>
          </w:p>
        </w:tc>
      </w:tr>
      <w:tr w:rsidR="00C11B5B" w:rsidRPr="00401776" w14:paraId="2798A4A8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121C3ABB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6.4.1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6858F074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S5-206342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370D90EC" w:rsidR="00C11B5B" w:rsidRPr="00EA1849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28.100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26EDD003" w:rsidR="00C11B5B" w:rsidRPr="007E60B2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63974281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12A4A9BE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2B6CBF6D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199D9A80" w:rsidR="00C11B5B" w:rsidRPr="00A8073C" w:rsidRDefault="00E13ED9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47507D35" w:rsidR="00C11B5B" w:rsidRPr="00A8073C" w:rsidRDefault="00E84DD2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E13ED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Approved</w:t>
            </w:r>
          </w:p>
        </w:tc>
      </w:tr>
      <w:tr w:rsidR="00C11B5B" w:rsidRPr="00401776" w14:paraId="16A8BEFA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6005C02B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6.4.2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1E7D6E1A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S5-206341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4CF5900B" w:rsidR="00C11B5B" w:rsidRPr="00EA1849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28.312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0C51CB66" w:rsidR="00C11B5B" w:rsidRPr="007E60B2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3CDF3BE2" w:rsidR="00C11B5B" w:rsidRPr="00EA1849" w:rsidRDefault="00C11B5B" w:rsidP="00C11B5B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6C9BF8EA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6BFE108D" w:rsidR="00C11B5B" w:rsidRPr="008132B0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14B3337D" w:rsidR="00C11B5B" w:rsidRPr="00A8073C" w:rsidRDefault="00E13ED9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67C33300" w:rsidR="00C11B5B" w:rsidRPr="00A8073C" w:rsidRDefault="00E13ED9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D20321" w:rsidRPr="00401776" w14:paraId="7E2824F7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57AA2037" w:rsidR="00D20321" w:rsidRPr="005E4F47" w:rsidRDefault="00D20321" w:rsidP="00D203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6.4.3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03A3E378" w:rsidR="00D20321" w:rsidRPr="005E4F47" w:rsidRDefault="00D20321" w:rsidP="00D203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S5-206340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415A3488" w:rsidR="00D20321" w:rsidRPr="00EA1849" w:rsidRDefault="00D20321" w:rsidP="00D203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28.555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38F4C665" w:rsidR="00D20321" w:rsidRPr="007E60B2" w:rsidRDefault="00D20321" w:rsidP="00D203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5B0931F4" w:rsidR="00D20321" w:rsidRPr="00EA1849" w:rsidRDefault="00D20321" w:rsidP="00D2032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7DFEA86D" w:rsidR="00D20321" w:rsidRPr="00742B5B" w:rsidRDefault="00D20321" w:rsidP="00D2032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16DC602A" w:rsidR="00D20321" w:rsidRPr="00EA1849" w:rsidRDefault="00D20321" w:rsidP="00D2032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43C4E901" w:rsidR="00D20321" w:rsidRPr="00A8073C" w:rsidRDefault="00E13ED9" w:rsidP="00D2032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373DD73E" w:rsidR="00D20321" w:rsidRPr="00A8073C" w:rsidRDefault="00E84DD2" w:rsidP="00E13ED9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E13ED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A967AE" w:rsidRPr="00401776" w14:paraId="32A91399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34A2BBB7" w:rsidR="00A967AE" w:rsidRPr="005E4F47" w:rsidRDefault="00A967AE" w:rsidP="00A967A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6.4.3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3C9E1940" w:rsidR="00A967AE" w:rsidRPr="005E4F47" w:rsidRDefault="00A967AE" w:rsidP="00A967A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S5-206339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183B8FE8" w:rsidR="00A967AE" w:rsidRPr="00EA1849" w:rsidRDefault="00A967AE" w:rsidP="00A967A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 28.556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216BEF54" w:rsidR="00A967AE" w:rsidRPr="007E60B2" w:rsidRDefault="00A967AE" w:rsidP="00A967A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China Mobile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0ACE4A37" w:rsidR="00A967AE" w:rsidRPr="00EA1849" w:rsidRDefault="00A967AE" w:rsidP="00A967A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7319CC28" w:rsidR="00A967AE" w:rsidRPr="00EA1849" w:rsidRDefault="00A967AE" w:rsidP="00A967A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71DCA060" w:rsidR="00A967AE" w:rsidRPr="00EA1849" w:rsidRDefault="00A967AE" w:rsidP="00A967A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06984922" w:rsidR="00A967AE" w:rsidRPr="00A8073C" w:rsidRDefault="00E13ED9" w:rsidP="00A967A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2A67F43D" w:rsidR="00A967AE" w:rsidRPr="00A8073C" w:rsidRDefault="00E84DD2" w:rsidP="00A967A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E13ED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C00AC9" w:rsidRPr="00401776" w14:paraId="6850287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62083E3C" w:rsidR="00C00AC9" w:rsidRPr="005E4F47" w:rsidRDefault="00C00AC9" w:rsidP="00C00AC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6.5.1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400C8116" w:rsidR="00C00AC9" w:rsidRPr="005E4F47" w:rsidRDefault="00C00AC9" w:rsidP="00C00AC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S5-206338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3AC0FF9C" w:rsidR="00C00AC9" w:rsidRPr="00EA1849" w:rsidRDefault="00C00AC9" w:rsidP="00C00AC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28.809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44C92CCD" w:rsidR="00C00AC9" w:rsidRPr="007E60B2" w:rsidRDefault="00C00AC9" w:rsidP="00C00AC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5E73BBB1" w:rsidR="00C00AC9" w:rsidRPr="00EA1849" w:rsidRDefault="00C00AC9" w:rsidP="00C00AC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49DA9973" w:rsidR="00C00AC9" w:rsidRPr="00EA1849" w:rsidRDefault="00C00AC9" w:rsidP="00C00AC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Dec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73D112AB" w:rsidR="00C00AC9" w:rsidRPr="00A66255" w:rsidRDefault="00C00AC9" w:rsidP="00C00AC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66255">
              <w:rPr>
                <w:rFonts w:ascii="Arial" w:hAnsi="Arial" w:cs="Arial"/>
                <w:sz w:val="18"/>
                <w:szCs w:val="18"/>
                <w:lang w:val="en-US" w:eastAsia="zh-CN"/>
              </w:rPr>
              <w:t>2 Dec.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4FFBF676" w:rsidR="00C00AC9" w:rsidRPr="00EA1849" w:rsidRDefault="00353263" w:rsidP="00C00AC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</w:t>
            </w:r>
            <w:r w:rsidR="00C00AC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5E15F8D8" w:rsidR="00C00AC9" w:rsidRPr="00EA1849" w:rsidRDefault="00C00AC9" w:rsidP="00C00AC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11B5B" w:rsidRPr="00401776" w14:paraId="5DBC1A4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71486D12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6.5.2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191ADC9D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S5-206337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368E3DD1" w:rsidR="00C11B5B" w:rsidRPr="005E4F47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74C892A8" w:rsidR="00C11B5B" w:rsidRPr="007E60B2" w:rsidRDefault="00C11B5B" w:rsidP="00C11B5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39635A36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2003F040" w:rsidR="00C11B5B" w:rsidRPr="00EA1849" w:rsidRDefault="00246A20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49A27EA5" w:rsidR="00C11B5B" w:rsidRPr="00EA1849" w:rsidRDefault="00C11B5B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bookmarkStart w:id="0" w:name="_GoBack"/>
            <w:bookmarkEnd w:id="0"/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3D1707B0" w:rsidR="00C11B5B" w:rsidRPr="00A8073C" w:rsidRDefault="00E13ED9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474AE7AE" w:rsidR="00C11B5B" w:rsidRPr="00A8073C" w:rsidRDefault="00E84DD2" w:rsidP="00C11B5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E13ED9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approved</w:t>
            </w:r>
          </w:p>
        </w:tc>
      </w:tr>
      <w:tr w:rsidR="002A02C5" w:rsidRPr="00401776" w14:paraId="3249F168" w14:textId="77777777" w:rsidTr="00290BF2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9BE335" w14:textId="0DB24A82" w:rsidR="002A02C5" w:rsidRPr="005E4F47" w:rsidRDefault="002A02C5" w:rsidP="002A02C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6.4.4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6825EB" w14:textId="66C48561" w:rsidR="002A02C5" w:rsidRPr="005E4F47" w:rsidRDefault="002A02C5" w:rsidP="002A02C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S5-206345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39505" w14:textId="1C3DCBD5" w:rsidR="002A02C5" w:rsidRPr="005E4F47" w:rsidRDefault="002A02C5" w:rsidP="002A02C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83F36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DraftCR for 6.4.4 </w:t>
            </w:r>
            <w:proofErr w:type="spellStart"/>
            <w:r w:rsidRPr="00F83F36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>eCOSLA</w:t>
            </w:r>
            <w:proofErr w:type="spellEnd"/>
            <w:r w:rsidRPr="00F83F36"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  <w:t xml:space="preserve"> - TS 28.535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8A2D5" w14:textId="0E85C8A9" w:rsidR="002A02C5" w:rsidRPr="007E60B2" w:rsidRDefault="002A02C5" w:rsidP="002A02C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8B79D5" w14:textId="407C8D90" w:rsidR="002A02C5" w:rsidRPr="00EA1849" w:rsidRDefault="002A02C5" w:rsidP="002A02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CD998C" w14:textId="60466B10" w:rsidR="002A02C5" w:rsidRPr="003515CF" w:rsidRDefault="002A02C5" w:rsidP="002A02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eastAsia="en-GB"/>
              </w:rPr>
            </w:pPr>
            <w:r w:rsidRPr="00DB5122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30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888066" w14:textId="70FE35A1" w:rsidR="002A02C5" w:rsidRPr="007F3D8E" w:rsidRDefault="002A02C5" w:rsidP="002A02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7F3D8E">
              <w:rPr>
                <w:rFonts w:ascii="Arial" w:hAnsi="Arial" w:cs="Arial"/>
                <w:sz w:val="18"/>
                <w:szCs w:val="18"/>
                <w:lang w:val="en-US" w:eastAsia="zh-CN"/>
              </w:rPr>
              <w:t>1 Dec.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2C284" w14:textId="5E3ADC47" w:rsidR="002A02C5" w:rsidRPr="00EA1849" w:rsidRDefault="002A02C5" w:rsidP="002A02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DD065D" w14:textId="4C2F90BE" w:rsidR="002A02C5" w:rsidRPr="00EA1849" w:rsidRDefault="00BA2A76" w:rsidP="002A02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  <w:r w:rsidR="002A02C5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 approved</w:t>
            </w:r>
          </w:p>
        </w:tc>
      </w:tr>
      <w:tr w:rsidR="00BA2A76" w:rsidRPr="00401776" w14:paraId="10C4DE27" w14:textId="77777777" w:rsidTr="004E5ECA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8B058" w14:textId="43422827" w:rsidR="00BA2A76" w:rsidRPr="005E4F47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221EC0" w14:textId="2663B7E1" w:rsidR="00BA2A76" w:rsidRPr="005E4F47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S5-206349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26C1E" w14:textId="7089DD63" w:rsidR="00BA2A76" w:rsidRPr="00D95F28" w:rsidRDefault="00BA2A76" w:rsidP="00BA2A76">
            <w:pPr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D95F28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 xml:space="preserve">DraftCR from 6.3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for</w:t>
            </w:r>
            <w:r w:rsidRPr="00D95F28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 xml:space="preserve"> TS 28.536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A6F80" w14:textId="377D5372" w:rsidR="00BA2A76" w:rsidRPr="007E60B2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E60B2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94489C" w14:textId="5BBB159D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5E4F47">
              <w:rPr>
                <w:rFonts w:ascii="Arial" w:hAnsi="Arial" w:cs="Arial"/>
                <w:sz w:val="18"/>
                <w:szCs w:val="18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B24A9D" w14:textId="1E53B71A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28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51684" w14:textId="7C4C8569" w:rsidR="00BA2A76" w:rsidRPr="007F3D8E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7F3D8E">
              <w:rPr>
                <w:rFonts w:ascii="Arial" w:hAnsi="Arial" w:cs="Arial"/>
                <w:sz w:val="18"/>
                <w:szCs w:val="18"/>
                <w:lang w:val="en-US" w:eastAsia="zh-CN"/>
              </w:rPr>
              <w:t>1 Dec.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9DA99C" w14:textId="34925149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09AF0" w14:textId="44021510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d5 approved</w:t>
            </w:r>
          </w:p>
        </w:tc>
      </w:tr>
      <w:tr w:rsidR="00BA2A76" w:rsidRPr="00401776" w14:paraId="187E874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4EE39" w14:textId="086F564F" w:rsidR="00BA2A76" w:rsidRPr="006309AD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3BD66" w14:textId="125EDD41" w:rsidR="00BA2A76" w:rsidRPr="006309AD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S5-206333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5D0D7" w14:textId="0017281D" w:rsidR="00BA2A76" w:rsidRPr="006309AD" w:rsidRDefault="00BA2A76" w:rsidP="00BA2A76">
            <w:pPr>
              <w:tabs>
                <w:tab w:val="left" w:pos="389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draft CR Implement Assurance Closed Loop model changes </w:t>
            </w:r>
            <w:r w:rsidRPr="00D95F28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 xml:space="preserve">(input to single Rel-16 draftCR for TS 28.536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>in</w:t>
            </w:r>
            <w:r w:rsidRPr="00D95F28"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  <w:t xml:space="preserve"> S5-206349)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99955" w14:textId="3D5D6D87" w:rsidR="00BA2A76" w:rsidRPr="006309AD" w:rsidRDefault="00BA2A76" w:rsidP="00BA2A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CEC0175" w14:textId="3FE247B7" w:rsidR="00BA2A76" w:rsidRPr="006309AD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Other (</w:t>
            </w:r>
            <w:r w:rsidRPr="00505146">
              <w:rPr>
                <w:rFonts w:ascii="Arial" w:hAnsi="Arial" w:cs="Arial"/>
                <w:sz w:val="18"/>
                <w:szCs w:val="18"/>
                <w:lang w:val="en-US" w:eastAsia="zh-CN"/>
              </w:rPr>
              <w:t>input to draftCR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00CC75" w14:textId="3B3C8F50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B06E28" w14:textId="1D63882B" w:rsidR="00BA2A76" w:rsidRPr="004869A5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69A5">
              <w:rPr>
                <w:rFonts w:ascii="Arial" w:hAnsi="Arial" w:cs="Arial"/>
                <w:sz w:val="18"/>
                <w:szCs w:val="18"/>
                <w:lang w:val="en-US" w:eastAsia="zh-CN"/>
              </w:rPr>
              <w:t>27 Nov.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7EE393" w14:textId="5322C7DF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28 Nov.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ED5FBB" w14:textId="32AFB028" w:rsidR="00BA2A76" w:rsidRPr="00EA1849" w:rsidRDefault="00BA2A76" w:rsidP="00BA2A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d6 Approved</w:t>
            </w:r>
          </w:p>
        </w:tc>
      </w:tr>
      <w:tr w:rsidR="007F3D8E" w:rsidRPr="00401776" w14:paraId="28EF82B2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53D3DB26" w:rsidR="007F3D8E" w:rsidRPr="006309AD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0101485F" w:rsidR="007F3D8E" w:rsidRPr="006309AD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S5-206334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5BC4CF8A" w:rsidR="007F3D8E" w:rsidRPr="006309AD" w:rsidRDefault="007F3D8E" w:rsidP="007F3D8E">
            <w:pPr>
              <w:pStyle w:val="NormalWeb"/>
              <w:spacing w:line="75" w:lineRule="atLeast"/>
              <w:rPr>
                <w:rFonts w:eastAsia="SimSun"/>
                <w:color w:val="auto"/>
                <w:lang w:val="en-US" w:eastAsia="zh-CN"/>
              </w:rPr>
            </w:pPr>
            <w:r w:rsidRPr="006309AD">
              <w:rPr>
                <w:rFonts w:eastAsia="SimSun"/>
                <w:color w:val="auto"/>
                <w:lang w:val="en-US" w:eastAsia="zh-CN"/>
              </w:rPr>
              <w:t xml:space="preserve">Implement Assurance Closed Loop model changes </w:t>
            </w:r>
            <w:r w:rsidRPr="00D95F28">
              <w:rPr>
                <w:rFonts w:eastAsia="SimSun"/>
                <w:color w:val="auto"/>
                <w:highlight w:val="yellow"/>
                <w:lang w:val="en-US" w:eastAsia="zh-CN"/>
              </w:rPr>
              <w:t>(CR converted from the DraftCR on 28.536, for email approval together with the draftCR in S5-206349)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2CBDC582" w:rsidR="007F3D8E" w:rsidRPr="006309AD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4FFFB03D" w:rsidR="007F3D8E" w:rsidRPr="006309AD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309AD"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767A3F98" w:rsidR="007F3D8E" w:rsidRPr="00EA74F8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28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184CED4F" w:rsidR="007F3D8E" w:rsidRPr="007F3D8E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F3D8E">
              <w:rPr>
                <w:rFonts w:ascii="Arial" w:hAnsi="Arial" w:cs="Arial"/>
                <w:sz w:val="18"/>
                <w:szCs w:val="18"/>
                <w:lang w:val="en-US" w:eastAsia="zh-CN"/>
              </w:rPr>
              <w:t>1 Dec.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287CF797" w:rsidR="007F3D8E" w:rsidRPr="00F20BD8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5D3321E9" w:rsidR="007F3D8E" w:rsidRPr="00F20BD8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d5 approved</w:t>
            </w:r>
          </w:p>
        </w:tc>
      </w:tr>
      <w:tr w:rsidR="007F3D8E" w:rsidRPr="00401776" w14:paraId="29913F77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3511" w14:textId="77777777" w:rsidR="007F3D8E" w:rsidRPr="000326C1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FA776" w14:textId="77777777" w:rsidR="007F3D8E" w:rsidRPr="000326C1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S5-206329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85559" w14:textId="77777777" w:rsidR="007F3D8E" w:rsidRPr="000326C1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28.541 Proposal on clarification of </w:t>
            </w:r>
            <w:proofErr w:type="spellStart"/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ServiceProfile</w:t>
            </w:r>
            <w:proofErr w:type="spellEnd"/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representations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F1E5B" w14:textId="77777777" w:rsidR="007F3D8E" w:rsidRPr="000326C1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BC7FE5" w14:textId="77777777" w:rsidR="007F3D8E" w:rsidRPr="000326C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26C1">
              <w:rPr>
                <w:rFonts w:ascii="Arial" w:hAnsi="Arial" w:cs="Arial"/>
                <w:sz w:val="18"/>
                <w:szCs w:val="18"/>
                <w:lang w:val="en-US" w:eastAsia="zh-CN"/>
              </w:rPr>
              <w:t>Other (DP)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35154" w14:textId="25CC0804" w:rsidR="007F3D8E" w:rsidRPr="00EA1849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3D4E4" w14:textId="45DB0469" w:rsidR="007F3D8E" w:rsidRPr="00EA1849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9AEC59" w14:textId="4BAB63E1" w:rsidR="007F3D8E" w:rsidRPr="00EA1849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Dec.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69CAAE" w14:textId="5DC9C742" w:rsidR="007F3D8E" w:rsidRPr="00EA1849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Endorsed</w:t>
            </w:r>
          </w:p>
        </w:tc>
      </w:tr>
      <w:tr w:rsidR="007F3D8E" w:rsidRPr="00401776" w14:paraId="79CC8BB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7F3D8E" w:rsidRPr="00401776" w:rsidRDefault="007F3D8E" w:rsidP="007F3D8E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7F3D8E" w:rsidRPr="00965431" w:rsidRDefault="007F3D8E" w:rsidP="007F3D8E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7F3D8E" w:rsidRPr="00401776" w:rsidRDefault="007F3D8E" w:rsidP="007F3D8E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7F3D8E" w:rsidRPr="00ED5C1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7F3D8E" w:rsidRPr="00401776" w14:paraId="340174B6" w14:textId="77777777" w:rsidTr="00EF7EA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349535B6" w:rsidR="007F3D8E" w:rsidRPr="00B45463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23E6BC1E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S5-206405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65CB8F75" w:rsidR="007F3D8E" w:rsidRPr="00B45463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Rel-15 CR 32.291 Update OpenAPI version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31D2139A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0261BE75" w:rsidR="007F3D8E" w:rsidRPr="00401776" w:rsidRDefault="007F3D8E" w:rsidP="007F3D8E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936AA" w14:textId="4F6471C7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07D19F68" w:rsidR="007F3D8E" w:rsidRPr="005D58D2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5D58D2">
              <w:rPr>
                <w:rFonts w:ascii="Arial" w:eastAsiaTheme="minorHAnsi" w:hAnsi="Arial" w:cs="Arial"/>
                <w:sz w:val="18"/>
                <w:szCs w:val="18"/>
              </w:rPr>
              <w:t>27 Nov.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3777E1" w14:textId="5D84F702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30 Nov. 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EB8B9" w14:textId="00C9B265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Agreed</w:t>
            </w:r>
          </w:p>
        </w:tc>
      </w:tr>
      <w:tr w:rsidR="007F3D8E" w:rsidRPr="00401776" w14:paraId="0F96A144" w14:textId="77777777" w:rsidTr="00EF7EA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6AE60" w14:textId="18F9A342" w:rsidR="007F3D8E" w:rsidRPr="00B45463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C58DD" w14:textId="5D31A0DA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S5-206406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9F4C5" w14:textId="4104A732" w:rsidR="007F3D8E" w:rsidRPr="00B45463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45463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32.291 Update OpenAPI version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00548" w14:textId="1C872955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875B38" w14:textId="39F462E1" w:rsidR="007F3D8E" w:rsidRPr="00401776" w:rsidRDefault="007F3D8E" w:rsidP="007F3D8E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358CC" w14:textId="7132221C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3261B4" w14:textId="135BC0EB" w:rsidR="007F3D8E" w:rsidRPr="005D58D2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5D58D2">
              <w:rPr>
                <w:rFonts w:ascii="Arial" w:eastAsiaTheme="minorHAnsi" w:hAnsi="Arial" w:cs="Arial"/>
                <w:sz w:val="18"/>
                <w:szCs w:val="18"/>
              </w:rPr>
              <w:t>27 Nov.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DAF6D4" w14:textId="2BCBE058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30 Nov. 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C04F2" w14:textId="4069B891" w:rsidR="007F3D8E" w:rsidRPr="00B45463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Agreed</w:t>
            </w:r>
          </w:p>
        </w:tc>
      </w:tr>
      <w:tr w:rsidR="007F3D8E" w:rsidRPr="00401776" w14:paraId="47E9E135" w14:textId="77777777" w:rsidTr="00E6590A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24F82DA9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298DB421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6430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707DE51B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28.815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28CB2303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582DDE" w14:textId="140AFAA4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E46EA5" w14:textId="635C6450" w:rsidR="007F3D8E" w:rsidRPr="00A8073C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8073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30 Nov 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10FDB95C" w:rsidR="007F3D8E" w:rsidRPr="00A66255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66255">
              <w:rPr>
                <w:rFonts w:ascii="Arial" w:hAnsi="Arial" w:cs="Arial"/>
                <w:sz w:val="18"/>
                <w:szCs w:val="18"/>
                <w:lang w:val="en-US" w:eastAsia="zh-CN"/>
              </w:rPr>
              <w:t>2 Dec. 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3BD7EB" w14:textId="6172171C" w:rsidR="007F3D8E" w:rsidRPr="00401776" w:rsidRDefault="00DB45CA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 Dec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0BF3E03" w14:textId="32CD3407" w:rsidR="00DB45CA" w:rsidRDefault="00DB45CA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d2</w:t>
            </w:r>
          </w:p>
          <w:p w14:paraId="67D7411D" w14:textId="7381419E" w:rsidR="007F3D8E" w:rsidRPr="000E25B1" w:rsidRDefault="00DB45CA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</w:p>
        </w:tc>
      </w:tr>
      <w:tr w:rsidR="007F3D8E" w:rsidRPr="00401776" w14:paraId="7E8EDE2B" w14:textId="77777777" w:rsidTr="0092685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21A9661C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02BB1562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6434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0AACF7F2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28B0B77D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7778CC" w14:textId="1E7BEF35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61ED05" w14:textId="405913E0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Nov.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CEBA86" w14:textId="17E0B475" w:rsidR="007F3D8E" w:rsidRPr="00304C5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D67B1F" w14:textId="3812A62F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F116B">
              <w:rPr>
                <w:rFonts w:ascii="Arial" w:eastAsiaTheme="minorHAnsi" w:hAnsi="Arial" w:cs="Arial"/>
                <w:sz w:val="18"/>
                <w:szCs w:val="18"/>
              </w:rPr>
              <w:t>30 Nov.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3E494C" w14:textId="3DF46F74" w:rsidR="007F3D8E" w:rsidRPr="000E25B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Approved</w:t>
            </w:r>
          </w:p>
        </w:tc>
      </w:tr>
      <w:tr w:rsidR="007F3D8E" w:rsidRPr="00401776" w14:paraId="1945B926" w14:textId="77777777" w:rsidTr="002C49B6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E1799" w14:textId="1195636F" w:rsidR="007F3D8E" w:rsidRPr="00401776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C2BB6" w14:textId="38C61F01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6442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CADF" w14:textId="13AB01F6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TR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32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.8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49A1D" w14:textId="5DA59A61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CATT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4920DA" w14:textId="35205F91" w:rsidR="007F3D8E" w:rsidRPr="001C3AE8" w:rsidRDefault="007F3D8E" w:rsidP="007F3D8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7E2EA1" w14:textId="4541C974" w:rsidR="007F3D8E" w:rsidRPr="001C512A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5B5BAD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27 Nov. 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F8B63" w14:textId="546BBDDB" w:rsidR="007F3D8E" w:rsidRPr="00304C5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30 Nov. </w:t>
            </w:r>
            <w:r w:rsidRPr="00EA1849">
              <w:rPr>
                <w:rFonts w:ascii="Arial" w:hAnsi="Arial" w:cs="Arial"/>
                <w:sz w:val="18"/>
                <w:szCs w:val="18"/>
                <w:lang w:val="en-US" w:eastAsia="zh-CN"/>
              </w:rPr>
              <w:t>23.59 GMT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2337F2" w14:textId="3E7E2E7E" w:rsidR="007F3D8E" w:rsidRPr="00401776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F116B">
              <w:rPr>
                <w:rFonts w:ascii="Arial" w:eastAsiaTheme="minorHAnsi" w:hAnsi="Arial" w:cs="Arial"/>
                <w:sz w:val="18"/>
                <w:szCs w:val="18"/>
              </w:rPr>
              <w:t>30 Nov.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2616CE" w14:textId="0EAE96D6" w:rsidR="007F3D8E" w:rsidRPr="000E25B1" w:rsidRDefault="007F3D8E" w:rsidP="007F3D8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3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FD709" w14:textId="77777777" w:rsidR="00AC316C" w:rsidRDefault="00AC316C">
      <w:r>
        <w:separator/>
      </w:r>
    </w:p>
  </w:endnote>
  <w:endnote w:type="continuationSeparator" w:id="0">
    <w:p w14:paraId="7216855A" w14:textId="77777777" w:rsidR="00AC316C" w:rsidRDefault="00AC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4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4BB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AEDAF" w14:textId="77777777" w:rsidR="00AC316C" w:rsidRDefault="00AC316C">
      <w:r>
        <w:separator/>
      </w:r>
    </w:p>
  </w:footnote>
  <w:footnote w:type="continuationSeparator" w:id="0">
    <w:p w14:paraId="665851DC" w14:textId="77777777" w:rsidR="00AC316C" w:rsidRDefault="00AC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25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315AC"/>
    <w:rsid w:val="000315CD"/>
    <w:rsid w:val="00031768"/>
    <w:rsid w:val="000326C1"/>
    <w:rsid w:val="00033C15"/>
    <w:rsid w:val="00033C1A"/>
    <w:rsid w:val="00034778"/>
    <w:rsid w:val="00034A51"/>
    <w:rsid w:val="00035239"/>
    <w:rsid w:val="000354A8"/>
    <w:rsid w:val="00036213"/>
    <w:rsid w:val="0003726C"/>
    <w:rsid w:val="0003778B"/>
    <w:rsid w:val="000377DB"/>
    <w:rsid w:val="0004189C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34F"/>
    <w:rsid w:val="0005044A"/>
    <w:rsid w:val="00051258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3C7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6"/>
    <w:rsid w:val="0008491D"/>
    <w:rsid w:val="0008504C"/>
    <w:rsid w:val="00085F96"/>
    <w:rsid w:val="00086054"/>
    <w:rsid w:val="000866E5"/>
    <w:rsid w:val="00087B02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98B"/>
    <w:rsid w:val="000A5F3A"/>
    <w:rsid w:val="000A645E"/>
    <w:rsid w:val="000A6770"/>
    <w:rsid w:val="000A6917"/>
    <w:rsid w:val="000A6B4D"/>
    <w:rsid w:val="000A6C0E"/>
    <w:rsid w:val="000A6DBF"/>
    <w:rsid w:val="000A71A7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6E7"/>
    <w:rsid w:val="000C6A2A"/>
    <w:rsid w:val="000C78B9"/>
    <w:rsid w:val="000C7F2F"/>
    <w:rsid w:val="000D05CA"/>
    <w:rsid w:val="000D162B"/>
    <w:rsid w:val="000D228D"/>
    <w:rsid w:val="000D26A3"/>
    <w:rsid w:val="000D2DC0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26D0"/>
    <w:rsid w:val="00132807"/>
    <w:rsid w:val="001338C4"/>
    <w:rsid w:val="00134D8B"/>
    <w:rsid w:val="00134EFD"/>
    <w:rsid w:val="00135F77"/>
    <w:rsid w:val="00136A42"/>
    <w:rsid w:val="0014121C"/>
    <w:rsid w:val="00141E2F"/>
    <w:rsid w:val="001427F4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39EC"/>
    <w:rsid w:val="00184230"/>
    <w:rsid w:val="00184A2B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F77"/>
    <w:rsid w:val="00194150"/>
    <w:rsid w:val="00194733"/>
    <w:rsid w:val="001952AD"/>
    <w:rsid w:val="00195621"/>
    <w:rsid w:val="001963AA"/>
    <w:rsid w:val="0019757B"/>
    <w:rsid w:val="001A037B"/>
    <w:rsid w:val="001A0D56"/>
    <w:rsid w:val="001A1926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1469"/>
    <w:rsid w:val="001C1483"/>
    <w:rsid w:val="001C39FB"/>
    <w:rsid w:val="001C3A32"/>
    <w:rsid w:val="001C3AE8"/>
    <w:rsid w:val="001C3E2F"/>
    <w:rsid w:val="001C449F"/>
    <w:rsid w:val="001C4D93"/>
    <w:rsid w:val="001C512A"/>
    <w:rsid w:val="001C543C"/>
    <w:rsid w:val="001C5877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335"/>
    <w:rsid w:val="001D4AF6"/>
    <w:rsid w:val="001D5A7C"/>
    <w:rsid w:val="001D6286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3485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B84"/>
    <w:rsid w:val="00245E5C"/>
    <w:rsid w:val="00246A20"/>
    <w:rsid w:val="00246C46"/>
    <w:rsid w:val="00247A14"/>
    <w:rsid w:val="00247AE6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1467"/>
    <w:rsid w:val="002826D8"/>
    <w:rsid w:val="00282B3F"/>
    <w:rsid w:val="0028321D"/>
    <w:rsid w:val="00283326"/>
    <w:rsid w:val="002840C7"/>
    <w:rsid w:val="00284E09"/>
    <w:rsid w:val="002859F9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1A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D8B"/>
    <w:rsid w:val="002C5A13"/>
    <w:rsid w:val="002C603A"/>
    <w:rsid w:val="002C66E1"/>
    <w:rsid w:val="002C7500"/>
    <w:rsid w:val="002C755D"/>
    <w:rsid w:val="002C78CB"/>
    <w:rsid w:val="002D0229"/>
    <w:rsid w:val="002D0E2B"/>
    <w:rsid w:val="002D1AA3"/>
    <w:rsid w:val="002D1AD2"/>
    <w:rsid w:val="002D1E3E"/>
    <w:rsid w:val="002D2A2C"/>
    <w:rsid w:val="002D57C1"/>
    <w:rsid w:val="002D5C69"/>
    <w:rsid w:val="002D7893"/>
    <w:rsid w:val="002D7B0D"/>
    <w:rsid w:val="002E1F0C"/>
    <w:rsid w:val="002E22D6"/>
    <w:rsid w:val="002E276E"/>
    <w:rsid w:val="002E2FB7"/>
    <w:rsid w:val="002E3CA3"/>
    <w:rsid w:val="002E3EE6"/>
    <w:rsid w:val="002E41E6"/>
    <w:rsid w:val="002E5C08"/>
    <w:rsid w:val="002E61E5"/>
    <w:rsid w:val="002E7D20"/>
    <w:rsid w:val="002E7F45"/>
    <w:rsid w:val="002F059E"/>
    <w:rsid w:val="002F09A9"/>
    <w:rsid w:val="002F159A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84A"/>
    <w:rsid w:val="0031789B"/>
    <w:rsid w:val="003213D8"/>
    <w:rsid w:val="00321547"/>
    <w:rsid w:val="00321631"/>
    <w:rsid w:val="00322B73"/>
    <w:rsid w:val="003231A1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F3C"/>
    <w:rsid w:val="00336822"/>
    <w:rsid w:val="003368ED"/>
    <w:rsid w:val="00337327"/>
    <w:rsid w:val="00337408"/>
    <w:rsid w:val="00337C65"/>
    <w:rsid w:val="00337D3F"/>
    <w:rsid w:val="003408A0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046B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900AC"/>
    <w:rsid w:val="00391A74"/>
    <w:rsid w:val="00392D8A"/>
    <w:rsid w:val="003940F8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C0892"/>
    <w:rsid w:val="003C08A0"/>
    <w:rsid w:val="003C1ECE"/>
    <w:rsid w:val="003C201D"/>
    <w:rsid w:val="003C3658"/>
    <w:rsid w:val="003C53CA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9DF"/>
    <w:rsid w:val="003F48A9"/>
    <w:rsid w:val="003F671C"/>
    <w:rsid w:val="003F6DA4"/>
    <w:rsid w:val="003F6E4C"/>
    <w:rsid w:val="003F6E50"/>
    <w:rsid w:val="003F7821"/>
    <w:rsid w:val="003F7B3C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7C8"/>
    <w:rsid w:val="00424A41"/>
    <w:rsid w:val="00424C4E"/>
    <w:rsid w:val="00424D0D"/>
    <w:rsid w:val="004259F2"/>
    <w:rsid w:val="00425A76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221"/>
    <w:rsid w:val="00437AA7"/>
    <w:rsid w:val="00441212"/>
    <w:rsid w:val="0044210E"/>
    <w:rsid w:val="00442E14"/>
    <w:rsid w:val="00443EF5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67126"/>
    <w:rsid w:val="004705C7"/>
    <w:rsid w:val="00470C09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69A5"/>
    <w:rsid w:val="00487E59"/>
    <w:rsid w:val="0049072B"/>
    <w:rsid w:val="0049123B"/>
    <w:rsid w:val="00491A7F"/>
    <w:rsid w:val="00491DD4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576"/>
    <w:rsid w:val="00522BF8"/>
    <w:rsid w:val="0052304A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F39"/>
    <w:rsid w:val="00532273"/>
    <w:rsid w:val="00532C21"/>
    <w:rsid w:val="00533CB5"/>
    <w:rsid w:val="005341BA"/>
    <w:rsid w:val="00534754"/>
    <w:rsid w:val="0053475B"/>
    <w:rsid w:val="00534D46"/>
    <w:rsid w:val="005354F4"/>
    <w:rsid w:val="00535B45"/>
    <w:rsid w:val="00535BC2"/>
    <w:rsid w:val="00535FC8"/>
    <w:rsid w:val="00536E85"/>
    <w:rsid w:val="00537AE2"/>
    <w:rsid w:val="00537CD2"/>
    <w:rsid w:val="005400AC"/>
    <w:rsid w:val="0054028A"/>
    <w:rsid w:val="005406D7"/>
    <w:rsid w:val="0054140C"/>
    <w:rsid w:val="00541CAB"/>
    <w:rsid w:val="00541EA8"/>
    <w:rsid w:val="00541EA9"/>
    <w:rsid w:val="005426B2"/>
    <w:rsid w:val="005450C5"/>
    <w:rsid w:val="00545D13"/>
    <w:rsid w:val="005467D3"/>
    <w:rsid w:val="005469DB"/>
    <w:rsid w:val="00546CA7"/>
    <w:rsid w:val="00546D50"/>
    <w:rsid w:val="005474AF"/>
    <w:rsid w:val="00547C11"/>
    <w:rsid w:val="00551EE5"/>
    <w:rsid w:val="00552AE7"/>
    <w:rsid w:val="00553361"/>
    <w:rsid w:val="00553774"/>
    <w:rsid w:val="00554F51"/>
    <w:rsid w:val="00555A31"/>
    <w:rsid w:val="0055658B"/>
    <w:rsid w:val="00556CD2"/>
    <w:rsid w:val="00557F1F"/>
    <w:rsid w:val="00560661"/>
    <w:rsid w:val="0056100D"/>
    <w:rsid w:val="005612C7"/>
    <w:rsid w:val="0056149F"/>
    <w:rsid w:val="005619DF"/>
    <w:rsid w:val="00562AEB"/>
    <w:rsid w:val="00563511"/>
    <w:rsid w:val="00563A4B"/>
    <w:rsid w:val="00564CD8"/>
    <w:rsid w:val="0056517A"/>
    <w:rsid w:val="0056535C"/>
    <w:rsid w:val="005657E0"/>
    <w:rsid w:val="00566975"/>
    <w:rsid w:val="005703C4"/>
    <w:rsid w:val="005706D0"/>
    <w:rsid w:val="0057098F"/>
    <w:rsid w:val="00570D9E"/>
    <w:rsid w:val="00570EA8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B60"/>
    <w:rsid w:val="005C2765"/>
    <w:rsid w:val="005C30C5"/>
    <w:rsid w:val="005C3266"/>
    <w:rsid w:val="005C33CC"/>
    <w:rsid w:val="005C3980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58D2"/>
    <w:rsid w:val="005D65EA"/>
    <w:rsid w:val="005D6895"/>
    <w:rsid w:val="005D743E"/>
    <w:rsid w:val="005E004D"/>
    <w:rsid w:val="005E00DD"/>
    <w:rsid w:val="005E0D14"/>
    <w:rsid w:val="005E10CC"/>
    <w:rsid w:val="005E17AB"/>
    <w:rsid w:val="005E190B"/>
    <w:rsid w:val="005E1B4A"/>
    <w:rsid w:val="005E2ABE"/>
    <w:rsid w:val="005E2CB5"/>
    <w:rsid w:val="005E2CB6"/>
    <w:rsid w:val="005E35EC"/>
    <w:rsid w:val="005E3DF2"/>
    <w:rsid w:val="005E4B20"/>
    <w:rsid w:val="005E4F47"/>
    <w:rsid w:val="005E58A0"/>
    <w:rsid w:val="005E5996"/>
    <w:rsid w:val="005E630E"/>
    <w:rsid w:val="005E7107"/>
    <w:rsid w:val="005E7F8C"/>
    <w:rsid w:val="005F047D"/>
    <w:rsid w:val="005F0F29"/>
    <w:rsid w:val="005F17FA"/>
    <w:rsid w:val="005F2696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17AA1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4ABA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D46"/>
    <w:rsid w:val="0063733D"/>
    <w:rsid w:val="006377C3"/>
    <w:rsid w:val="00637E68"/>
    <w:rsid w:val="00637F1A"/>
    <w:rsid w:val="0064058B"/>
    <w:rsid w:val="00640FC5"/>
    <w:rsid w:val="00641920"/>
    <w:rsid w:val="00643C08"/>
    <w:rsid w:val="00644CA6"/>
    <w:rsid w:val="0064522C"/>
    <w:rsid w:val="00645544"/>
    <w:rsid w:val="00645C76"/>
    <w:rsid w:val="00646539"/>
    <w:rsid w:val="006473ED"/>
    <w:rsid w:val="00647691"/>
    <w:rsid w:val="00647E38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B084E"/>
    <w:rsid w:val="006B09F3"/>
    <w:rsid w:val="006B177F"/>
    <w:rsid w:val="006B1A0D"/>
    <w:rsid w:val="006B331B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61C9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716E"/>
    <w:rsid w:val="006E79BC"/>
    <w:rsid w:val="006E7BAF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1BD0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F28"/>
    <w:rsid w:val="007736DC"/>
    <w:rsid w:val="00774CBD"/>
    <w:rsid w:val="007759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5C25"/>
    <w:rsid w:val="00785F1F"/>
    <w:rsid w:val="00786AF9"/>
    <w:rsid w:val="00787751"/>
    <w:rsid w:val="00790F98"/>
    <w:rsid w:val="007912C1"/>
    <w:rsid w:val="0079204E"/>
    <w:rsid w:val="00793362"/>
    <w:rsid w:val="00795A1B"/>
    <w:rsid w:val="00796D03"/>
    <w:rsid w:val="00797441"/>
    <w:rsid w:val="007A010F"/>
    <w:rsid w:val="007A016F"/>
    <w:rsid w:val="007A0A44"/>
    <w:rsid w:val="007A16E3"/>
    <w:rsid w:val="007A1742"/>
    <w:rsid w:val="007A3C41"/>
    <w:rsid w:val="007A472F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A6"/>
    <w:rsid w:val="007E5457"/>
    <w:rsid w:val="007E60B2"/>
    <w:rsid w:val="007E6D5D"/>
    <w:rsid w:val="007F0B85"/>
    <w:rsid w:val="007F0D96"/>
    <w:rsid w:val="007F1438"/>
    <w:rsid w:val="007F1BCC"/>
    <w:rsid w:val="007F1D13"/>
    <w:rsid w:val="007F1EAA"/>
    <w:rsid w:val="007F2053"/>
    <w:rsid w:val="007F2CD0"/>
    <w:rsid w:val="007F3465"/>
    <w:rsid w:val="007F3B49"/>
    <w:rsid w:val="007F3B8C"/>
    <w:rsid w:val="007F3D32"/>
    <w:rsid w:val="007F3D8E"/>
    <w:rsid w:val="007F4488"/>
    <w:rsid w:val="007F45B1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613F"/>
    <w:rsid w:val="008267DB"/>
    <w:rsid w:val="00826E1A"/>
    <w:rsid w:val="00830F14"/>
    <w:rsid w:val="00831181"/>
    <w:rsid w:val="008315AE"/>
    <w:rsid w:val="008320E2"/>
    <w:rsid w:val="00834174"/>
    <w:rsid w:val="0083430C"/>
    <w:rsid w:val="00834B33"/>
    <w:rsid w:val="008354D3"/>
    <w:rsid w:val="008363CF"/>
    <w:rsid w:val="00836A2D"/>
    <w:rsid w:val="00840507"/>
    <w:rsid w:val="00840F2B"/>
    <w:rsid w:val="0084454D"/>
    <w:rsid w:val="00844BF4"/>
    <w:rsid w:val="0084595A"/>
    <w:rsid w:val="00847335"/>
    <w:rsid w:val="008500B7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1D68"/>
    <w:rsid w:val="0087270F"/>
    <w:rsid w:val="00872A3C"/>
    <w:rsid w:val="00873919"/>
    <w:rsid w:val="00874612"/>
    <w:rsid w:val="008746B1"/>
    <w:rsid w:val="00874E18"/>
    <w:rsid w:val="00875524"/>
    <w:rsid w:val="008760C9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3150"/>
    <w:rsid w:val="008A3A18"/>
    <w:rsid w:val="008A575A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993"/>
    <w:rsid w:val="008D4B26"/>
    <w:rsid w:val="008D50BF"/>
    <w:rsid w:val="008D54F2"/>
    <w:rsid w:val="008D69D8"/>
    <w:rsid w:val="008D7CAB"/>
    <w:rsid w:val="008E0760"/>
    <w:rsid w:val="008E123B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829"/>
    <w:rsid w:val="008F070A"/>
    <w:rsid w:val="008F22F9"/>
    <w:rsid w:val="008F2CF1"/>
    <w:rsid w:val="008F34B0"/>
    <w:rsid w:val="008F38CD"/>
    <w:rsid w:val="008F45A9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60D8"/>
    <w:rsid w:val="00906C0E"/>
    <w:rsid w:val="00907249"/>
    <w:rsid w:val="00907B92"/>
    <w:rsid w:val="00907DA0"/>
    <w:rsid w:val="00912005"/>
    <w:rsid w:val="009121C2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4F0D"/>
    <w:rsid w:val="009266D7"/>
    <w:rsid w:val="00926AE9"/>
    <w:rsid w:val="00926F4D"/>
    <w:rsid w:val="00926F84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7C98"/>
    <w:rsid w:val="00937DB9"/>
    <w:rsid w:val="00940892"/>
    <w:rsid w:val="00941467"/>
    <w:rsid w:val="00941AA0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206D"/>
    <w:rsid w:val="0096265A"/>
    <w:rsid w:val="00962CBC"/>
    <w:rsid w:val="00963CFF"/>
    <w:rsid w:val="00964A3F"/>
    <w:rsid w:val="00964AF9"/>
    <w:rsid w:val="00965431"/>
    <w:rsid w:val="0096619D"/>
    <w:rsid w:val="009671D1"/>
    <w:rsid w:val="00970476"/>
    <w:rsid w:val="00970914"/>
    <w:rsid w:val="009714DB"/>
    <w:rsid w:val="009722F2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4485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60DF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FCF"/>
    <w:rsid w:val="00A2670D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5D4B"/>
    <w:rsid w:val="00A65DD4"/>
    <w:rsid w:val="00A66255"/>
    <w:rsid w:val="00A66D76"/>
    <w:rsid w:val="00A66DCB"/>
    <w:rsid w:val="00A701CF"/>
    <w:rsid w:val="00A70C73"/>
    <w:rsid w:val="00A71D7D"/>
    <w:rsid w:val="00A71FE4"/>
    <w:rsid w:val="00A72544"/>
    <w:rsid w:val="00A72650"/>
    <w:rsid w:val="00A73568"/>
    <w:rsid w:val="00A73962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C70"/>
    <w:rsid w:val="00AF0CA3"/>
    <w:rsid w:val="00AF0DB2"/>
    <w:rsid w:val="00AF16D4"/>
    <w:rsid w:val="00AF20CB"/>
    <w:rsid w:val="00AF4B96"/>
    <w:rsid w:val="00AF5F50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24"/>
    <w:rsid w:val="00B07AA9"/>
    <w:rsid w:val="00B107D0"/>
    <w:rsid w:val="00B1082A"/>
    <w:rsid w:val="00B12C8D"/>
    <w:rsid w:val="00B1323D"/>
    <w:rsid w:val="00B1366F"/>
    <w:rsid w:val="00B145E8"/>
    <w:rsid w:val="00B14C47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197"/>
    <w:rsid w:val="00B401B2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4BE2"/>
    <w:rsid w:val="00B84C05"/>
    <w:rsid w:val="00B84C75"/>
    <w:rsid w:val="00B84D48"/>
    <w:rsid w:val="00B855E6"/>
    <w:rsid w:val="00B856DF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E80"/>
    <w:rsid w:val="00BB130B"/>
    <w:rsid w:val="00BB132D"/>
    <w:rsid w:val="00BB3EB0"/>
    <w:rsid w:val="00BB5038"/>
    <w:rsid w:val="00BB5E07"/>
    <w:rsid w:val="00BB63B5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E1D"/>
    <w:rsid w:val="00BF5336"/>
    <w:rsid w:val="00BF61A3"/>
    <w:rsid w:val="00BF6F7A"/>
    <w:rsid w:val="00BF6F8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6134"/>
    <w:rsid w:val="00C07C73"/>
    <w:rsid w:val="00C07FEA"/>
    <w:rsid w:val="00C10238"/>
    <w:rsid w:val="00C110CD"/>
    <w:rsid w:val="00C11194"/>
    <w:rsid w:val="00C113B3"/>
    <w:rsid w:val="00C11B5B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64A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FFF"/>
    <w:rsid w:val="00C54B21"/>
    <w:rsid w:val="00C56963"/>
    <w:rsid w:val="00C57013"/>
    <w:rsid w:val="00C5763C"/>
    <w:rsid w:val="00C60679"/>
    <w:rsid w:val="00C62A53"/>
    <w:rsid w:val="00C63567"/>
    <w:rsid w:val="00C635DD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A64"/>
    <w:rsid w:val="00CA4A95"/>
    <w:rsid w:val="00CA5750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8B"/>
    <w:rsid w:val="00CD5177"/>
    <w:rsid w:val="00CD6909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80D"/>
    <w:rsid w:val="00CF1D5A"/>
    <w:rsid w:val="00CF2BA9"/>
    <w:rsid w:val="00CF2C65"/>
    <w:rsid w:val="00CF2C92"/>
    <w:rsid w:val="00CF4CFD"/>
    <w:rsid w:val="00CF5F22"/>
    <w:rsid w:val="00CF71A3"/>
    <w:rsid w:val="00CF7EE4"/>
    <w:rsid w:val="00D005FE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B1B"/>
    <w:rsid w:val="00D3419C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E09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7465"/>
    <w:rsid w:val="00D57B2A"/>
    <w:rsid w:val="00D602D0"/>
    <w:rsid w:val="00D60475"/>
    <w:rsid w:val="00D604F3"/>
    <w:rsid w:val="00D608F4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7731E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BB8"/>
    <w:rsid w:val="00D90113"/>
    <w:rsid w:val="00D94586"/>
    <w:rsid w:val="00D95093"/>
    <w:rsid w:val="00D95C8D"/>
    <w:rsid w:val="00D95F28"/>
    <w:rsid w:val="00D96392"/>
    <w:rsid w:val="00D971A2"/>
    <w:rsid w:val="00D9780D"/>
    <w:rsid w:val="00DA01DF"/>
    <w:rsid w:val="00DA01F3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D99"/>
    <w:rsid w:val="00DB24B9"/>
    <w:rsid w:val="00DB4064"/>
    <w:rsid w:val="00DB429E"/>
    <w:rsid w:val="00DB45CA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22B8"/>
    <w:rsid w:val="00DF2417"/>
    <w:rsid w:val="00DF3189"/>
    <w:rsid w:val="00DF3F65"/>
    <w:rsid w:val="00DF4849"/>
    <w:rsid w:val="00DF4B8D"/>
    <w:rsid w:val="00DF4EA6"/>
    <w:rsid w:val="00DF5393"/>
    <w:rsid w:val="00DF54BE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DBF"/>
    <w:rsid w:val="00E12234"/>
    <w:rsid w:val="00E127FC"/>
    <w:rsid w:val="00E13B60"/>
    <w:rsid w:val="00E13D87"/>
    <w:rsid w:val="00E13ED9"/>
    <w:rsid w:val="00E1476F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365E"/>
    <w:rsid w:val="00E23D22"/>
    <w:rsid w:val="00E24AEA"/>
    <w:rsid w:val="00E25B92"/>
    <w:rsid w:val="00E26B52"/>
    <w:rsid w:val="00E26F26"/>
    <w:rsid w:val="00E27C88"/>
    <w:rsid w:val="00E27D1F"/>
    <w:rsid w:val="00E27ED5"/>
    <w:rsid w:val="00E31F12"/>
    <w:rsid w:val="00E3272F"/>
    <w:rsid w:val="00E32757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AA2"/>
    <w:rsid w:val="00E47CAC"/>
    <w:rsid w:val="00E5039E"/>
    <w:rsid w:val="00E506E6"/>
    <w:rsid w:val="00E50854"/>
    <w:rsid w:val="00E50889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66EE"/>
    <w:rsid w:val="00E67675"/>
    <w:rsid w:val="00E67FD4"/>
    <w:rsid w:val="00E70141"/>
    <w:rsid w:val="00E70A85"/>
    <w:rsid w:val="00E70AE2"/>
    <w:rsid w:val="00E72D40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2499"/>
    <w:rsid w:val="00E83E3A"/>
    <w:rsid w:val="00E841A2"/>
    <w:rsid w:val="00E84DD2"/>
    <w:rsid w:val="00E8586D"/>
    <w:rsid w:val="00E85CE3"/>
    <w:rsid w:val="00E862FC"/>
    <w:rsid w:val="00E863F3"/>
    <w:rsid w:val="00E866B4"/>
    <w:rsid w:val="00E86BB6"/>
    <w:rsid w:val="00E87C5E"/>
    <w:rsid w:val="00E87FA7"/>
    <w:rsid w:val="00E9031E"/>
    <w:rsid w:val="00E90588"/>
    <w:rsid w:val="00E913EE"/>
    <w:rsid w:val="00E92430"/>
    <w:rsid w:val="00E93A55"/>
    <w:rsid w:val="00E94F3E"/>
    <w:rsid w:val="00E95427"/>
    <w:rsid w:val="00E95C6D"/>
    <w:rsid w:val="00E95CEF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344"/>
    <w:rsid w:val="00EA3795"/>
    <w:rsid w:val="00EA4440"/>
    <w:rsid w:val="00EA4727"/>
    <w:rsid w:val="00EA5186"/>
    <w:rsid w:val="00EA62F3"/>
    <w:rsid w:val="00EA74F8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1B1F"/>
    <w:rsid w:val="00EC3085"/>
    <w:rsid w:val="00EC31D0"/>
    <w:rsid w:val="00EC4440"/>
    <w:rsid w:val="00EC53BC"/>
    <w:rsid w:val="00EC55CC"/>
    <w:rsid w:val="00EC767B"/>
    <w:rsid w:val="00EC7AD3"/>
    <w:rsid w:val="00EC7F03"/>
    <w:rsid w:val="00ED06C7"/>
    <w:rsid w:val="00ED11AD"/>
    <w:rsid w:val="00ED1217"/>
    <w:rsid w:val="00ED1886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60F1"/>
    <w:rsid w:val="00EE67D7"/>
    <w:rsid w:val="00EE7544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6586"/>
    <w:rsid w:val="00F3670E"/>
    <w:rsid w:val="00F3673B"/>
    <w:rsid w:val="00F37E1F"/>
    <w:rsid w:val="00F401A1"/>
    <w:rsid w:val="00F40D27"/>
    <w:rsid w:val="00F40E81"/>
    <w:rsid w:val="00F411C8"/>
    <w:rsid w:val="00F41885"/>
    <w:rsid w:val="00F41E05"/>
    <w:rsid w:val="00F42004"/>
    <w:rsid w:val="00F4283B"/>
    <w:rsid w:val="00F429C7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428C"/>
    <w:rsid w:val="00F75367"/>
    <w:rsid w:val="00F7709C"/>
    <w:rsid w:val="00F77398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376B"/>
    <w:rsid w:val="00F93792"/>
    <w:rsid w:val="00F951AE"/>
    <w:rsid w:val="00F95F3F"/>
    <w:rsid w:val="00F9621B"/>
    <w:rsid w:val="00F96FC8"/>
    <w:rsid w:val="00FA00A3"/>
    <w:rsid w:val="00FA2AB3"/>
    <w:rsid w:val="00FA358B"/>
    <w:rsid w:val="00FA37E9"/>
    <w:rsid w:val="00FA3BBB"/>
    <w:rsid w:val="00FA3E48"/>
    <w:rsid w:val="00FA4288"/>
    <w:rsid w:val="00FA44B3"/>
    <w:rsid w:val="00FA4BBE"/>
    <w:rsid w:val="00FA5FEE"/>
    <w:rsid w:val="00FA7C7F"/>
    <w:rsid w:val="00FA7CDC"/>
    <w:rsid w:val="00FB052F"/>
    <w:rsid w:val="00FB1BE8"/>
    <w:rsid w:val="00FB3681"/>
    <w:rsid w:val="00FB42B0"/>
    <w:rsid w:val="00FB4383"/>
    <w:rsid w:val="00FB4472"/>
    <w:rsid w:val="00FB5180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C711-9AD6-49F7-B7EB-18881CC079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086C74-C4B0-459A-B0FC-30FD6CC6E0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B3A744-CB2F-4682-9296-AFC1A8DCD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9DD416-A658-4B95-BA37-CBFC68B3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2833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2020-12-03T12:23:00Z</dcterms:created>
  <dcterms:modified xsi:type="dcterms:W3CDTF">2020-12-03T12:23:00Z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0x01010083185B6FD968AC4F8244C98DADFCDDF2</vt:lpwstr>
  </property>
  <property fmtid="{D5CDD505-2E9C-101B-9397-08002B2CF9AE}" pid="37" name="_2015_ms_pID_725343">
    <vt:lpwstr>(3)iAMcp5sytU1XxGKBveP4J2KLZTNq6HZvQMSZOw9sLeUFiBRAB7IJKr2t1JHaLrEtzYaGtTdA
Uzbzr8MX3xVEhfuUdfL+EwXkN6H6RtZA8rRzZhpka+yUGUdotjk7jkyz5wxyur8zl0wrTr9g
XC15KjkKolZPLxXnr27P9qoJIgnBCCQNloOORp6/+6mYu3rmqIxN19n/160GMtxqCaccZUKv
Lm4nNv2QM4Tadjibd8</vt:lpwstr>
  </property>
  <property fmtid="{D5CDD505-2E9C-101B-9397-08002B2CF9AE}" pid="38" name="_2015_ms_pID_7253431">
    <vt:lpwstr>CNJqNBkkh7mKtlfQXGSbn0tUKUAPqJLYcJgNsSidL9AqeG49qqQvKe
lS5n2Gr6q1PxuLf+lFl9xf1uvHpZdmJMXyZYxIkSTAiJwGmigLCraplSQNAOZJ7BgHdZzrUF
1bxbPUi+DQuGhRz8QlN2kPY7BSn58L670i9/hlkIaNe8c+HxQsffyRrmglafLu2VXO58g9VK
4M3bNyVPLPo4aFdqs9FJuNNv3O3alEW3r+R/</vt:lpwstr>
  </property>
  <property fmtid="{D5CDD505-2E9C-101B-9397-08002B2CF9AE}" pid="39" name="_2015_ms_pID_7253432">
    <vt:lpwstr>7A==</vt:lpwstr>
  </property>
</Properties>
</file>